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5E9" w:rsidRPr="00216449" w:rsidRDefault="003965E9" w:rsidP="001234B4">
      <w:pPr>
        <w:spacing w:line="240" w:lineRule="auto"/>
        <w:jc w:val="right"/>
        <w:rPr>
          <w:rFonts w:cs="Calibri"/>
          <w:color w:val="000000"/>
          <w:sz w:val="20"/>
          <w:szCs w:val="20"/>
        </w:rPr>
      </w:pPr>
      <w:r w:rsidRPr="00216449">
        <w:rPr>
          <w:rFonts w:cs="Calibri"/>
          <w:color w:val="000000"/>
          <w:sz w:val="20"/>
          <w:szCs w:val="20"/>
        </w:rPr>
        <w:t xml:space="preserve">Załącznik nr </w:t>
      </w:r>
      <w:r>
        <w:rPr>
          <w:rFonts w:cs="Calibri"/>
          <w:color w:val="000000"/>
          <w:sz w:val="20"/>
          <w:szCs w:val="20"/>
        </w:rPr>
        <w:t>10</w:t>
      </w:r>
      <w:r w:rsidRPr="00216449">
        <w:rPr>
          <w:rFonts w:cs="Calibri"/>
          <w:color w:val="000000"/>
          <w:sz w:val="20"/>
          <w:szCs w:val="20"/>
        </w:rPr>
        <w:t xml:space="preserve"> do SWZ – wzór</w:t>
      </w:r>
    </w:p>
    <w:p w:rsidR="003965E9" w:rsidRPr="006E029B" w:rsidRDefault="003965E9" w:rsidP="006E029B">
      <w:pPr>
        <w:spacing w:after="0" w:line="240" w:lineRule="auto"/>
        <w:jc w:val="center"/>
        <w:rPr>
          <w:rFonts w:ascii="Cambria" w:hAnsi="Cambria" w:cs="Calibri Light"/>
          <w:b/>
          <w:caps/>
          <w:sz w:val="28"/>
          <w:szCs w:val="28"/>
          <w:lang w:eastAsia="pl-PL"/>
        </w:rPr>
      </w:pPr>
    </w:p>
    <w:p w:rsidR="003965E9" w:rsidRPr="006E029B" w:rsidRDefault="003965E9" w:rsidP="006E029B">
      <w:pPr>
        <w:spacing w:after="0" w:line="240" w:lineRule="auto"/>
        <w:jc w:val="center"/>
        <w:rPr>
          <w:rFonts w:ascii="Cambria" w:hAnsi="Cambria" w:cs="Calibri Light"/>
          <w:b/>
          <w:caps/>
          <w:sz w:val="28"/>
          <w:szCs w:val="28"/>
          <w:lang w:eastAsia="pl-PL"/>
        </w:rPr>
      </w:pPr>
    </w:p>
    <w:p w:rsidR="003965E9" w:rsidRPr="001234B4" w:rsidRDefault="003965E9" w:rsidP="006E029B">
      <w:pPr>
        <w:spacing w:after="0" w:line="240" w:lineRule="auto"/>
        <w:jc w:val="center"/>
        <w:rPr>
          <w:rFonts w:cs="Calibri"/>
          <w:b/>
          <w:caps/>
          <w:sz w:val="28"/>
          <w:szCs w:val="28"/>
          <w:lang w:eastAsia="pl-PL"/>
        </w:rPr>
      </w:pPr>
      <w:r w:rsidRPr="001234B4">
        <w:rPr>
          <w:rFonts w:cs="Calibri"/>
          <w:b/>
          <w:caps/>
          <w:sz w:val="28"/>
          <w:szCs w:val="28"/>
          <w:lang w:eastAsia="pl-PL"/>
        </w:rPr>
        <w:t>Informacja</w:t>
      </w:r>
    </w:p>
    <w:p w:rsidR="003965E9" w:rsidRPr="001234B4" w:rsidRDefault="003965E9" w:rsidP="006E029B">
      <w:pPr>
        <w:spacing w:after="0" w:line="240" w:lineRule="auto"/>
        <w:rPr>
          <w:rFonts w:cs="Calibri"/>
          <w:sz w:val="28"/>
          <w:szCs w:val="28"/>
          <w:lang w:eastAsia="pl-PL"/>
        </w:rPr>
      </w:pPr>
    </w:p>
    <w:p w:rsidR="003965E9" w:rsidRPr="008C1F7B" w:rsidRDefault="003965E9" w:rsidP="008C1F7B">
      <w:pPr>
        <w:pStyle w:val="Standard"/>
        <w:spacing w:line="276" w:lineRule="auto"/>
        <w:jc w:val="both"/>
        <w:rPr>
          <w:rFonts w:cs="Calibri"/>
          <w:bCs/>
        </w:rPr>
      </w:pPr>
      <w:r w:rsidRPr="001234B4">
        <w:rPr>
          <w:lang w:eastAsia="pl-PL"/>
        </w:rPr>
        <w:t xml:space="preserve">Ja niżej podpisany składając </w:t>
      </w:r>
      <w:r w:rsidRPr="008C1F7B">
        <w:rPr>
          <w:lang w:eastAsia="pl-PL"/>
        </w:rPr>
        <w:t xml:space="preserve">ofertę w przetargu </w:t>
      </w:r>
      <w:bookmarkStart w:id="0" w:name="_Hlk528147222"/>
      <w:bookmarkStart w:id="1" w:name="_Hlk1488606"/>
      <w:r w:rsidRPr="008C1F7B">
        <w:rPr>
          <w:lang w:eastAsia="pl-PL"/>
        </w:rPr>
        <w:t xml:space="preserve">na </w:t>
      </w:r>
      <w:bookmarkEnd w:id="0"/>
      <w:bookmarkEnd w:id="1"/>
      <w:r w:rsidRPr="008C1F7B">
        <w:rPr>
          <w:lang w:eastAsia="pl-PL"/>
        </w:rPr>
        <w:t xml:space="preserve">wykonanie zadania pn.: </w:t>
      </w:r>
      <w:r w:rsidRPr="008C1F7B">
        <w:t>„</w:t>
      </w:r>
      <w:r w:rsidRPr="000D0C77">
        <w:rPr>
          <w:rFonts w:cs="Calibri"/>
          <w:b/>
          <w:bCs/>
          <w:sz w:val="22"/>
          <w:szCs w:val="22"/>
        </w:rPr>
        <w:t>ŚWIADCZENIE USŁUG OPIEKUŃCZYCH W 2025 ROKU</w:t>
      </w:r>
      <w:r w:rsidRPr="008C1F7B">
        <w:rPr>
          <w:rFonts w:cs="Calibri"/>
          <w:b/>
        </w:rPr>
        <w:t>”</w:t>
      </w:r>
      <w:r w:rsidRPr="008C1F7B">
        <w:rPr>
          <w:rFonts w:cs="Calibri"/>
          <w:b/>
          <w:bCs/>
          <w:lang w:eastAsia="pl-PL"/>
        </w:rPr>
        <w:t>,</w:t>
      </w:r>
    </w:p>
    <w:p w:rsidR="003965E9" w:rsidRPr="001234B4" w:rsidRDefault="003965E9" w:rsidP="002422BC">
      <w:pPr>
        <w:suppressAutoHyphens/>
        <w:spacing w:after="0" w:line="240" w:lineRule="auto"/>
        <w:jc w:val="both"/>
        <w:rPr>
          <w:rFonts w:cs="Calibri"/>
          <w:bCs/>
        </w:rPr>
      </w:pPr>
    </w:p>
    <w:p w:rsidR="003965E9" w:rsidRPr="001234B4" w:rsidRDefault="003965E9" w:rsidP="002422BC">
      <w:pPr>
        <w:suppressAutoHyphens/>
        <w:spacing w:after="0" w:line="240" w:lineRule="auto"/>
        <w:jc w:val="both"/>
        <w:rPr>
          <w:rFonts w:cs="Calibri"/>
          <w:lang w:eastAsia="pl-PL"/>
        </w:rPr>
      </w:pPr>
      <w:r w:rsidRPr="001234B4">
        <w:rPr>
          <w:rFonts w:cs="Calibri"/>
          <w:b/>
          <w:lang w:eastAsia="pl-PL"/>
        </w:rPr>
        <w:t>oświadczam i informuję, że:</w:t>
      </w:r>
    </w:p>
    <w:p w:rsidR="003965E9" w:rsidRPr="001234B4" w:rsidRDefault="003965E9" w:rsidP="006E029B">
      <w:pPr>
        <w:spacing w:after="0" w:line="240" w:lineRule="auto"/>
        <w:rPr>
          <w:rFonts w:cs="Calibri"/>
          <w:lang w:eastAsia="pl-PL"/>
        </w:rPr>
      </w:pPr>
    </w:p>
    <w:p w:rsidR="003965E9" w:rsidRPr="001234B4" w:rsidRDefault="003965E9" w:rsidP="006E029B">
      <w:pPr>
        <w:numPr>
          <w:ilvl w:val="0"/>
          <w:numId w:val="8"/>
        </w:numPr>
        <w:spacing w:after="0" w:line="240" w:lineRule="auto"/>
        <w:jc w:val="both"/>
        <w:rPr>
          <w:rFonts w:cs="Calibri"/>
          <w:lang w:eastAsia="pl-PL"/>
        </w:rPr>
      </w:pPr>
      <w:r w:rsidRPr="001234B4">
        <w:rPr>
          <w:rFonts w:cs="Calibri"/>
          <w:lang w:eastAsia="pl-PL"/>
        </w:rPr>
        <w:t xml:space="preserve">* </w:t>
      </w:r>
      <w:r w:rsidRPr="001234B4">
        <w:rPr>
          <w:rFonts w:cs="Calibri"/>
          <w:b/>
          <w:lang w:eastAsia="pl-PL"/>
        </w:rPr>
        <w:t>nie należę</w:t>
      </w:r>
      <w:r w:rsidRPr="001234B4">
        <w:rPr>
          <w:rFonts w:cs="Calibri"/>
          <w:lang w:eastAsia="pl-PL"/>
        </w:rPr>
        <w:t xml:space="preserve"> do grupy kapitałowej w rozumieniu ustawy z dnia 16 lutego 2007 r. </w:t>
      </w:r>
      <w:r w:rsidRPr="001234B4">
        <w:rPr>
          <w:rFonts w:cs="Calibri"/>
          <w:lang w:eastAsia="pl-PL"/>
        </w:rPr>
        <w:br/>
        <w:t>o ochronie konkurencji i konsumentów.</w:t>
      </w:r>
    </w:p>
    <w:p w:rsidR="003965E9" w:rsidRPr="001234B4" w:rsidRDefault="003965E9" w:rsidP="006E029B">
      <w:pPr>
        <w:spacing w:after="0" w:line="240" w:lineRule="auto"/>
        <w:ind w:left="720"/>
        <w:jc w:val="both"/>
        <w:rPr>
          <w:rFonts w:cs="Calibri"/>
          <w:lang w:eastAsia="pl-PL"/>
        </w:rPr>
      </w:pPr>
    </w:p>
    <w:p w:rsidR="003965E9" w:rsidRPr="001234B4" w:rsidRDefault="003965E9" w:rsidP="006E029B">
      <w:pPr>
        <w:numPr>
          <w:ilvl w:val="0"/>
          <w:numId w:val="8"/>
        </w:numPr>
        <w:spacing w:after="0" w:line="240" w:lineRule="auto"/>
        <w:jc w:val="both"/>
        <w:rPr>
          <w:rFonts w:cs="Calibri"/>
          <w:lang w:eastAsia="pl-PL"/>
        </w:rPr>
      </w:pPr>
      <w:r w:rsidRPr="001234B4">
        <w:rPr>
          <w:rFonts w:cs="Calibri"/>
          <w:lang w:eastAsia="pl-PL"/>
        </w:rPr>
        <w:t xml:space="preserve">* </w:t>
      </w:r>
      <w:r w:rsidRPr="001234B4">
        <w:rPr>
          <w:rFonts w:cs="Calibri"/>
          <w:b/>
          <w:lang w:eastAsia="pl-PL"/>
        </w:rPr>
        <w:t>należę</w:t>
      </w:r>
      <w:r w:rsidRPr="001234B4">
        <w:rPr>
          <w:rFonts w:cs="Calibri"/>
          <w:lang w:eastAsia="pl-PL"/>
        </w:rPr>
        <w:t xml:space="preserve">  grupy kapitałowej w rozumieniu ustawy z dnia 16 lutego 2007 r. </w:t>
      </w:r>
      <w:r w:rsidRPr="001234B4">
        <w:rPr>
          <w:rFonts w:cs="Calibri"/>
          <w:lang w:eastAsia="pl-PL"/>
        </w:rPr>
        <w:br/>
        <w:t>o ochronie konkurencji i konsumentów ale nie w stosunku do wykonawców, którzy złożyli oferty w niniejszym postępowaniu,</w:t>
      </w:r>
    </w:p>
    <w:p w:rsidR="003965E9" w:rsidRPr="001234B4" w:rsidRDefault="003965E9" w:rsidP="006E029B">
      <w:pPr>
        <w:spacing w:after="0" w:line="240" w:lineRule="auto"/>
        <w:ind w:left="720"/>
        <w:jc w:val="both"/>
        <w:rPr>
          <w:rFonts w:cs="Calibri"/>
          <w:lang w:eastAsia="pl-PL"/>
        </w:rPr>
      </w:pPr>
    </w:p>
    <w:p w:rsidR="003965E9" w:rsidRPr="001234B4" w:rsidRDefault="003965E9" w:rsidP="006E029B">
      <w:pPr>
        <w:numPr>
          <w:ilvl w:val="0"/>
          <w:numId w:val="8"/>
        </w:numPr>
        <w:spacing w:after="0" w:line="240" w:lineRule="auto"/>
        <w:jc w:val="both"/>
        <w:rPr>
          <w:rFonts w:cs="Calibri"/>
          <w:lang w:eastAsia="pl-PL"/>
        </w:rPr>
      </w:pPr>
      <w:r w:rsidRPr="001234B4">
        <w:rPr>
          <w:rFonts w:cs="Calibri"/>
          <w:lang w:eastAsia="pl-PL"/>
        </w:rPr>
        <w:t xml:space="preserve">* </w:t>
      </w:r>
      <w:r w:rsidRPr="001234B4">
        <w:rPr>
          <w:rFonts w:cs="Calibri"/>
          <w:b/>
          <w:lang w:eastAsia="pl-PL"/>
        </w:rPr>
        <w:t>należę</w:t>
      </w:r>
      <w:r w:rsidRPr="001234B4">
        <w:rPr>
          <w:rFonts w:cs="Calibri"/>
          <w:lang w:eastAsia="pl-PL"/>
        </w:rPr>
        <w:t xml:space="preserve"> do tej samej  grupy kapitałowej w rozumieniu ustawy z dnia 16 lutego 2007 r. </w:t>
      </w:r>
      <w:r>
        <w:rPr>
          <w:rFonts w:cs="Calibri"/>
          <w:lang w:eastAsia="pl-PL"/>
        </w:rPr>
        <w:br/>
      </w:r>
      <w:r w:rsidRPr="001234B4">
        <w:rPr>
          <w:rFonts w:cs="Calibri"/>
          <w:lang w:eastAsia="pl-PL"/>
        </w:rPr>
        <w:t>o ochronie konkurencji i konsumentów co  wykonawca który złożył ofertę w niniejszym postępowaniu tj.: …………………………………………………………..……</w:t>
      </w:r>
    </w:p>
    <w:p w:rsidR="003965E9" w:rsidRPr="001234B4" w:rsidRDefault="003965E9" w:rsidP="006E029B">
      <w:pPr>
        <w:spacing w:after="0" w:line="240" w:lineRule="auto"/>
        <w:rPr>
          <w:rFonts w:cs="Calibri"/>
          <w:lang w:eastAsia="pl-PL"/>
        </w:rPr>
      </w:pPr>
    </w:p>
    <w:p w:rsidR="003965E9" w:rsidRPr="001234B4" w:rsidRDefault="003965E9" w:rsidP="006E029B">
      <w:pPr>
        <w:spacing w:after="0" w:line="240" w:lineRule="auto"/>
        <w:rPr>
          <w:rFonts w:cs="Calibri"/>
          <w:lang w:eastAsia="pl-PL"/>
        </w:rPr>
      </w:pPr>
      <w:r w:rsidRPr="001234B4">
        <w:rPr>
          <w:rFonts w:cs="Calibri"/>
          <w:lang w:eastAsia="pl-PL"/>
        </w:rPr>
        <w:t xml:space="preserve">                                                                             </w:t>
      </w:r>
    </w:p>
    <w:p w:rsidR="003965E9" w:rsidRPr="001234B4" w:rsidRDefault="003965E9" w:rsidP="006E029B">
      <w:pPr>
        <w:spacing w:after="0" w:line="240" w:lineRule="auto"/>
        <w:rPr>
          <w:rFonts w:cs="Calibri"/>
          <w:lang w:eastAsia="pl-PL"/>
        </w:rPr>
      </w:pPr>
    </w:p>
    <w:p w:rsidR="003965E9" w:rsidRPr="001234B4" w:rsidRDefault="003965E9" w:rsidP="006E029B">
      <w:pPr>
        <w:spacing w:after="0" w:line="240" w:lineRule="auto"/>
        <w:rPr>
          <w:rFonts w:cs="Calibri"/>
          <w:lang w:eastAsia="pl-PL"/>
        </w:rPr>
      </w:pPr>
    </w:p>
    <w:p w:rsidR="003965E9" w:rsidRPr="001234B4" w:rsidRDefault="003965E9" w:rsidP="006E029B">
      <w:pPr>
        <w:spacing w:after="0" w:line="240" w:lineRule="auto"/>
        <w:rPr>
          <w:rFonts w:cs="Calibri"/>
          <w:lang w:eastAsia="pl-PL"/>
        </w:rPr>
      </w:pPr>
    </w:p>
    <w:p w:rsidR="003965E9" w:rsidRPr="001234B4" w:rsidRDefault="003965E9" w:rsidP="006E029B">
      <w:pPr>
        <w:spacing w:after="0" w:line="240" w:lineRule="auto"/>
        <w:rPr>
          <w:rFonts w:cs="Calibri"/>
          <w:lang w:eastAsia="pl-PL"/>
        </w:rPr>
      </w:pPr>
    </w:p>
    <w:p w:rsidR="003965E9" w:rsidRPr="001234B4" w:rsidRDefault="003965E9" w:rsidP="006E029B">
      <w:pPr>
        <w:spacing w:after="0" w:line="240" w:lineRule="auto"/>
        <w:rPr>
          <w:rFonts w:cs="Calibri"/>
          <w:lang w:eastAsia="pl-PL"/>
        </w:rPr>
      </w:pPr>
    </w:p>
    <w:p w:rsidR="003965E9" w:rsidRPr="001234B4" w:rsidRDefault="003965E9" w:rsidP="006E029B">
      <w:pPr>
        <w:spacing w:after="0" w:line="240" w:lineRule="auto"/>
        <w:ind w:left="1985"/>
        <w:jc w:val="right"/>
        <w:rPr>
          <w:rFonts w:cs="Calibri"/>
          <w:lang w:eastAsia="pl-PL"/>
        </w:rPr>
      </w:pPr>
      <w:r w:rsidRPr="001234B4">
        <w:rPr>
          <w:rFonts w:cs="Calibri"/>
          <w:lang w:eastAsia="pl-PL"/>
        </w:rPr>
        <w:t xml:space="preserve">                                                                   …………………………...……………………………</w:t>
      </w:r>
    </w:p>
    <w:p w:rsidR="003965E9" w:rsidRPr="001234B4" w:rsidRDefault="003965E9" w:rsidP="006E029B">
      <w:pPr>
        <w:spacing w:after="0" w:line="240" w:lineRule="auto"/>
        <w:ind w:left="1985"/>
        <w:rPr>
          <w:rFonts w:cs="Calibri"/>
          <w:lang w:eastAsia="pl-PL"/>
        </w:rPr>
      </w:pPr>
      <w:r w:rsidRPr="001234B4">
        <w:rPr>
          <w:rFonts w:cs="Calibri"/>
          <w:lang w:eastAsia="pl-PL"/>
        </w:rPr>
        <w:t xml:space="preserve">                                                                                  </w:t>
      </w:r>
      <w:r>
        <w:rPr>
          <w:rFonts w:cs="Calibri"/>
          <w:lang w:eastAsia="pl-PL"/>
        </w:rPr>
        <w:tab/>
      </w:r>
      <w:r w:rsidRPr="001234B4">
        <w:rPr>
          <w:rFonts w:cs="Calibri"/>
          <w:lang w:eastAsia="pl-PL"/>
        </w:rPr>
        <w:t xml:space="preserve"> data i podpis Wykonawcy </w:t>
      </w:r>
    </w:p>
    <w:p w:rsidR="003965E9" w:rsidRPr="006E029B" w:rsidRDefault="003965E9" w:rsidP="006E029B">
      <w:pPr>
        <w:spacing w:after="0" w:line="240" w:lineRule="auto"/>
        <w:rPr>
          <w:rFonts w:ascii="Cambria" w:hAnsi="Cambria" w:cs="Calibri Light"/>
          <w:lang w:eastAsia="pl-PL"/>
        </w:rPr>
      </w:pPr>
    </w:p>
    <w:p w:rsidR="003965E9" w:rsidRPr="006E029B" w:rsidRDefault="003965E9" w:rsidP="006E029B">
      <w:pPr>
        <w:spacing w:after="0" w:line="240" w:lineRule="auto"/>
        <w:rPr>
          <w:rFonts w:ascii="Cambria" w:hAnsi="Cambria" w:cs="Calibri Light"/>
          <w:sz w:val="28"/>
          <w:szCs w:val="28"/>
          <w:lang w:eastAsia="pl-PL"/>
        </w:rPr>
      </w:pPr>
    </w:p>
    <w:p w:rsidR="003965E9" w:rsidRPr="006E029B" w:rsidRDefault="003965E9" w:rsidP="006E029B">
      <w:pPr>
        <w:spacing w:after="0" w:line="240" w:lineRule="auto"/>
        <w:rPr>
          <w:rFonts w:ascii="Cambria" w:hAnsi="Cambria" w:cs="Calibri Light"/>
          <w:sz w:val="28"/>
          <w:szCs w:val="28"/>
          <w:lang w:eastAsia="pl-PL"/>
        </w:rPr>
      </w:pPr>
    </w:p>
    <w:p w:rsidR="003965E9" w:rsidRPr="006E029B" w:rsidRDefault="003965E9" w:rsidP="006E029B">
      <w:pPr>
        <w:spacing w:after="0" w:line="240" w:lineRule="auto"/>
        <w:rPr>
          <w:rFonts w:ascii="Cambria" w:hAnsi="Cambria" w:cs="Calibri Light"/>
          <w:sz w:val="28"/>
          <w:szCs w:val="28"/>
          <w:lang w:eastAsia="pl-PL"/>
        </w:rPr>
      </w:pPr>
    </w:p>
    <w:p w:rsidR="003965E9" w:rsidRPr="001234B4" w:rsidRDefault="003965E9" w:rsidP="006E029B">
      <w:pPr>
        <w:spacing w:after="0" w:line="240" w:lineRule="auto"/>
        <w:jc w:val="both"/>
        <w:rPr>
          <w:rFonts w:cs="Calibri"/>
          <w:b/>
          <w:i/>
          <w:lang w:eastAsia="pl-PL"/>
        </w:rPr>
      </w:pPr>
      <w:r w:rsidRPr="001234B4">
        <w:rPr>
          <w:rFonts w:cs="Calibri"/>
          <w:b/>
          <w:i/>
          <w:lang w:eastAsia="pl-PL"/>
        </w:rPr>
        <w:t xml:space="preserve">W przypadku Wykonawców wspólnie ubiegających się o zamówienie powyższą informację składa </w:t>
      </w:r>
      <w:r w:rsidRPr="001234B4">
        <w:rPr>
          <w:rFonts w:cs="Calibri"/>
          <w:b/>
          <w:i/>
          <w:u w:val="single"/>
          <w:lang w:eastAsia="pl-PL"/>
        </w:rPr>
        <w:t>każdy z Wykonawców</w:t>
      </w:r>
      <w:r w:rsidRPr="001234B4">
        <w:rPr>
          <w:rFonts w:cs="Calibri"/>
          <w:b/>
          <w:i/>
          <w:lang w:eastAsia="pl-PL"/>
        </w:rPr>
        <w:t xml:space="preserve"> w swoim imieniu.</w:t>
      </w:r>
    </w:p>
    <w:p w:rsidR="003965E9" w:rsidRPr="001234B4" w:rsidRDefault="003965E9" w:rsidP="006E029B">
      <w:pPr>
        <w:spacing w:after="0" w:line="240" w:lineRule="auto"/>
        <w:jc w:val="both"/>
        <w:rPr>
          <w:rFonts w:cs="Calibri"/>
          <w:lang w:eastAsia="pl-PL"/>
        </w:rPr>
      </w:pPr>
    </w:p>
    <w:p w:rsidR="003965E9" w:rsidRPr="001234B4" w:rsidRDefault="003965E9" w:rsidP="006E029B">
      <w:pPr>
        <w:spacing w:after="0" w:line="240" w:lineRule="auto"/>
        <w:jc w:val="both"/>
        <w:rPr>
          <w:rFonts w:cs="Calibri"/>
          <w:i/>
          <w:lang w:eastAsia="pl-PL"/>
        </w:rPr>
      </w:pPr>
      <w:r w:rsidRPr="001234B4">
        <w:rPr>
          <w:rFonts w:cs="Calibri"/>
          <w:i/>
          <w:lang w:eastAsia="pl-PL"/>
        </w:rPr>
        <w:t xml:space="preserve">Wraz ze złożonym oświadczeniem wykonawca może przedstawić dowody, że powiązania </w:t>
      </w:r>
      <w:r w:rsidRPr="001234B4">
        <w:rPr>
          <w:rFonts w:cs="Calibri"/>
          <w:i/>
          <w:lang w:eastAsia="pl-PL"/>
        </w:rPr>
        <w:br/>
        <w:t>z innym wykonawcą nie prowadzą do zakłócenia konkurencji w postępowaniu o udzielenie zamówienia.</w:t>
      </w:r>
    </w:p>
    <w:p w:rsidR="003965E9" w:rsidRPr="001234B4" w:rsidRDefault="003965E9" w:rsidP="006E029B">
      <w:pPr>
        <w:spacing w:after="0" w:line="240" w:lineRule="auto"/>
        <w:rPr>
          <w:rFonts w:cs="Calibri"/>
          <w:b/>
          <w:lang w:eastAsia="pl-PL"/>
        </w:rPr>
      </w:pPr>
    </w:p>
    <w:p w:rsidR="003965E9" w:rsidRPr="00216449" w:rsidRDefault="003965E9" w:rsidP="00B448DB">
      <w:pPr>
        <w:tabs>
          <w:tab w:val="left" w:pos="0"/>
        </w:tabs>
        <w:spacing w:line="224" w:lineRule="exact"/>
        <w:jc w:val="both"/>
        <w:rPr>
          <w:b/>
          <w:bCs/>
          <w:sz w:val="20"/>
          <w:szCs w:val="20"/>
        </w:rPr>
      </w:pPr>
      <w:r w:rsidRPr="00216449">
        <w:rPr>
          <w:b/>
          <w:bCs/>
          <w:sz w:val="20"/>
          <w:szCs w:val="20"/>
        </w:rPr>
        <w:t>UWAGA: DOKUMENT NALEŻY OPATRZYĆ KWALIFIKOWANYM PODPISEM ELEKTRONICZNYM LUB PODPISEM ZAUFANYM LUB PODPISEM OSOBISTYM</w:t>
      </w:r>
    </w:p>
    <w:p w:rsidR="003965E9" w:rsidRDefault="003965E9" w:rsidP="006E029B">
      <w:pPr>
        <w:spacing w:after="0" w:line="240" w:lineRule="auto"/>
        <w:rPr>
          <w:rFonts w:ascii="Cambria" w:hAnsi="Cambria" w:cs="Calibri Light"/>
          <w:b/>
          <w:sz w:val="28"/>
          <w:szCs w:val="28"/>
          <w:lang w:eastAsia="pl-PL"/>
        </w:rPr>
      </w:pPr>
    </w:p>
    <w:p w:rsidR="003965E9" w:rsidRPr="006E029B" w:rsidRDefault="003965E9" w:rsidP="006E029B">
      <w:pPr>
        <w:spacing w:after="0" w:line="240" w:lineRule="auto"/>
        <w:rPr>
          <w:rFonts w:ascii="Cambria" w:hAnsi="Cambria" w:cs="Calibri Light"/>
          <w:b/>
          <w:sz w:val="28"/>
          <w:szCs w:val="28"/>
          <w:lang w:eastAsia="pl-PL"/>
        </w:rPr>
      </w:pPr>
    </w:p>
    <w:p w:rsidR="003965E9" w:rsidRPr="0076164E" w:rsidRDefault="003965E9" w:rsidP="006E029B">
      <w:pPr>
        <w:spacing w:after="0" w:line="240" w:lineRule="auto"/>
        <w:rPr>
          <w:rFonts w:ascii="Cambria" w:hAnsi="Cambria" w:cs="Calibri Light"/>
          <w:bCs/>
          <w:sz w:val="18"/>
          <w:szCs w:val="18"/>
          <w:lang w:eastAsia="pl-PL"/>
        </w:rPr>
      </w:pPr>
      <w:r w:rsidRPr="0076164E">
        <w:rPr>
          <w:rFonts w:ascii="Cambria" w:hAnsi="Cambria" w:cs="Calibri Light"/>
          <w:bCs/>
          <w:sz w:val="18"/>
          <w:szCs w:val="18"/>
          <w:lang w:eastAsia="pl-PL"/>
        </w:rPr>
        <w:t xml:space="preserve">( *) niepotrzebne skreślić </w:t>
      </w:r>
    </w:p>
    <w:p w:rsidR="003965E9" w:rsidRPr="006E029B" w:rsidRDefault="003965E9" w:rsidP="00926000">
      <w:pPr>
        <w:spacing w:after="0" w:line="240" w:lineRule="auto"/>
        <w:ind w:left="360" w:hanging="360"/>
        <w:jc w:val="both"/>
        <w:rPr>
          <w:lang w:eastAsia="pl-PL"/>
        </w:rPr>
      </w:pPr>
      <w:r w:rsidRPr="006E029B">
        <w:rPr>
          <w:lang w:eastAsia="pl-PL"/>
        </w:rPr>
        <w:t xml:space="preserve"> </w:t>
      </w:r>
    </w:p>
    <w:p w:rsidR="003965E9" w:rsidRDefault="003965E9"/>
    <w:sectPr w:rsidR="003965E9" w:rsidSect="0054635E">
      <w:headerReference w:type="default" r:id="rId7"/>
      <w:pgSz w:w="11906" w:h="16838"/>
      <w:pgMar w:top="839" w:right="1134" w:bottom="899" w:left="1418" w:header="357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65E9" w:rsidRDefault="003965E9" w:rsidP="006E029B">
      <w:pPr>
        <w:spacing w:after="0" w:line="240" w:lineRule="auto"/>
      </w:pPr>
      <w:r>
        <w:separator/>
      </w:r>
    </w:p>
  </w:endnote>
  <w:endnote w:type="continuationSeparator" w:id="0">
    <w:p w:rsidR="003965E9" w:rsidRDefault="003965E9" w:rsidP="006E02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5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3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65E9" w:rsidRDefault="003965E9" w:rsidP="006E029B">
      <w:pPr>
        <w:spacing w:after="0" w:line="240" w:lineRule="auto"/>
      </w:pPr>
      <w:r>
        <w:separator/>
      </w:r>
    </w:p>
  </w:footnote>
  <w:footnote w:type="continuationSeparator" w:id="0">
    <w:p w:rsidR="003965E9" w:rsidRDefault="003965E9" w:rsidP="006E02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5E9" w:rsidRPr="006F6FC4" w:rsidRDefault="003965E9" w:rsidP="00E13F69">
    <w:pPr>
      <w:pStyle w:val="Standard"/>
      <w:spacing w:line="276" w:lineRule="auto"/>
      <w:jc w:val="right"/>
      <w:rPr>
        <w:rFonts w:cs="Calibri"/>
        <w:b/>
        <w:bCs/>
        <w:sz w:val="16"/>
        <w:szCs w:val="16"/>
      </w:rPr>
    </w:pPr>
    <w:r w:rsidRPr="009C77DC">
      <w:rPr>
        <w:b/>
        <w:sz w:val="16"/>
        <w:szCs w:val="16"/>
      </w:rPr>
      <w:t>WR.26.1</w:t>
    </w:r>
    <w:r>
      <w:rPr>
        <w:b/>
        <w:sz w:val="16"/>
        <w:szCs w:val="16"/>
      </w:rPr>
      <w:t>3</w:t>
    </w:r>
    <w:r w:rsidRPr="009C77DC">
      <w:rPr>
        <w:b/>
        <w:sz w:val="16"/>
        <w:szCs w:val="16"/>
      </w:rPr>
      <w:t>.202</w:t>
    </w:r>
    <w:r>
      <w:rPr>
        <w:b/>
        <w:sz w:val="16"/>
        <w:szCs w:val="16"/>
      </w:rPr>
      <w:t>4</w:t>
    </w:r>
    <w:r>
      <w:rPr>
        <w:b/>
        <w:color w:val="FF0000"/>
        <w:sz w:val="16"/>
        <w:szCs w:val="16"/>
      </w:rPr>
      <w:tab/>
    </w:r>
    <w:r>
      <w:rPr>
        <w:b/>
        <w:color w:val="FF0000"/>
        <w:sz w:val="16"/>
        <w:szCs w:val="16"/>
      </w:rPr>
      <w:tab/>
    </w:r>
    <w:r>
      <w:rPr>
        <w:b/>
        <w:color w:val="FF0000"/>
        <w:sz w:val="16"/>
        <w:szCs w:val="16"/>
      </w:rPr>
      <w:tab/>
    </w:r>
    <w:r>
      <w:rPr>
        <w:b/>
        <w:color w:val="FF0000"/>
        <w:sz w:val="16"/>
        <w:szCs w:val="16"/>
      </w:rPr>
      <w:tab/>
    </w:r>
    <w:r>
      <w:rPr>
        <w:b/>
        <w:color w:val="FF0000"/>
        <w:sz w:val="16"/>
        <w:szCs w:val="16"/>
      </w:rPr>
      <w:tab/>
    </w:r>
    <w:r>
      <w:rPr>
        <w:b/>
        <w:color w:val="FF0000"/>
        <w:sz w:val="16"/>
        <w:szCs w:val="16"/>
      </w:rPr>
      <w:tab/>
    </w:r>
    <w:r>
      <w:rPr>
        <w:b/>
        <w:color w:val="FF0000"/>
        <w:sz w:val="16"/>
        <w:szCs w:val="16"/>
      </w:rPr>
      <w:tab/>
    </w:r>
    <w:r w:rsidRPr="00447308">
      <w:rPr>
        <w:b/>
        <w:color w:val="FF0000"/>
        <w:sz w:val="22"/>
        <w:szCs w:val="22"/>
      </w:rPr>
      <w:t xml:space="preserve"> </w:t>
    </w:r>
    <w:r w:rsidRPr="00447308">
      <w:rPr>
        <w:rFonts w:cs="Calibri"/>
        <w:b/>
        <w:bCs/>
        <w:sz w:val="16"/>
        <w:szCs w:val="16"/>
      </w:rPr>
      <w:t xml:space="preserve">ŚWIADCZENIE USŁUG OPIEKUŃCZYCH </w:t>
    </w:r>
    <w:r>
      <w:rPr>
        <w:rFonts w:cs="Calibri"/>
        <w:b/>
        <w:bCs/>
        <w:sz w:val="16"/>
        <w:szCs w:val="16"/>
      </w:rPr>
      <w:t xml:space="preserve">W </w:t>
    </w:r>
    <w:r w:rsidRPr="006F6FC4">
      <w:rPr>
        <w:rFonts w:cs="Calibri"/>
        <w:b/>
        <w:bCs/>
        <w:sz w:val="16"/>
        <w:szCs w:val="16"/>
      </w:rPr>
      <w:t>202</w:t>
    </w:r>
    <w:r>
      <w:rPr>
        <w:rFonts w:cs="Calibri"/>
        <w:b/>
        <w:bCs/>
        <w:sz w:val="16"/>
        <w:szCs w:val="16"/>
      </w:rPr>
      <w:t>5 ROKU</w:t>
    </w:r>
    <w:r w:rsidRPr="006F6FC4">
      <w:rPr>
        <w:rFonts w:cs="Calibri"/>
        <w:b/>
        <w:bCs/>
        <w:sz w:val="16"/>
        <w:szCs w:val="16"/>
      </w:rPr>
      <w:t xml:space="preserve">  </w:t>
    </w:r>
  </w:p>
  <w:p w:rsidR="003965E9" w:rsidRDefault="003965E9" w:rsidP="008C1F7B">
    <w:pPr>
      <w:pStyle w:val="Header"/>
    </w:pPr>
    <w:r>
      <w:rPr>
        <w:noProof/>
        <w:lang w:eastAsia="pl-PL"/>
      </w:rPr>
      <w:pict>
        <v:line id="_x0000_s2049" style="position:absolute;z-index:251660288" from="-9pt,7.25pt" to="477pt,7.25pt"/>
      </w:pict>
    </w:r>
  </w:p>
  <w:p w:rsidR="003965E9" w:rsidRPr="00C338F9" w:rsidRDefault="003965E9" w:rsidP="00C338F9">
    <w:pPr>
      <w:pStyle w:val="Header"/>
      <w:rPr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320B1"/>
    <w:multiLevelType w:val="hybridMultilevel"/>
    <w:tmpl w:val="B386AE2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4E677A6"/>
    <w:multiLevelType w:val="hybridMultilevel"/>
    <w:tmpl w:val="C0FE4B3A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166D15F5"/>
    <w:multiLevelType w:val="hybridMultilevel"/>
    <w:tmpl w:val="F7B0D95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7CB755F"/>
    <w:multiLevelType w:val="hybridMultilevel"/>
    <w:tmpl w:val="07A6E884"/>
    <w:lvl w:ilvl="0" w:tplc="AA1438D6">
      <w:start w:val="1"/>
      <w:numFmt w:val="bullet"/>
      <w:lvlText w:val=""/>
      <w:lvlJc w:val="left"/>
      <w:pPr>
        <w:ind w:left="1140" w:hanging="360"/>
      </w:pPr>
      <w:rPr>
        <w:rFonts w:ascii="Symbol" w:hAnsi="Symbol" w:hint="default"/>
        <w:b/>
        <w:sz w:val="32"/>
      </w:rPr>
    </w:lvl>
    <w:lvl w:ilvl="1" w:tplc="0415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>
    <w:nsid w:val="295973E7"/>
    <w:multiLevelType w:val="hybridMultilevel"/>
    <w:tmpl w:val="CF464814"/>
    <w:lvl w:ilvl="0" w:tplc="97621B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E5A75B1"/>
    <w:multiLevelType w:val="hybridMultilevel"/>
    <w:tmpl w:val="828240F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06A07EC"/>
    <w:multiLevelType w:val="hybridMultilevel"/>
    <w:tmpl w:val="20C2FF86"/>
    <w:lvl w:ilvl="0" w:tplc="18AE521A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7556E0B"/>
    <w:multiLevelType w:val="hybridMultilevel"/>
    <w:tmpl w:val="D93A381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02C16B5"/>
    <w:multiLevelType w:val="hybridMultilevel"/>
    <w:tmpl w:val="CF46481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1121874"/>
    <w:multiLevelType w:val="hybridMultilevel"/>
    <w:tmpl w:val="A650CC3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7DD30AD"/>
    <w:multiLevelType w:val="multilevel"/>
    <w:tmpl w:val="392CDEC8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strike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>
    <w:nsid w:val="4C7F60C1"/>
    <w:multiLevelType w:val="hybridMultilevel"/>
    <w:tmpl w:val="D93A3818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0CA21C8"/>
    <w:multiLevelType w:val="hybridMultilevel"/>
    <w:tmpl w:val="7C66E4FA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8243134"/>
    <w:multiLevelType w:val="hybridMultilevel"/>
    <w:tmpl w:val="B878710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18E5E94">
      <w:start w:val="1"/>
      <w:numFmt w:val="lowerLetter"/>
      <w:lvlText w:val="%4)"/>
      <w:lvlJc w:val="left"/>
      <w:pPr>
        <w:ind w:left="2880" w:hanging="360"/>
      </w:pPr>
      <w:rPr>
        <w:rFonts w:cs="Times New Roman"/>
        <w:i/>
        <w:iCs/>
        <w:sz w:val="20"/>
        <w:szCs w:val="2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9C92C02"/>
    <w:multiLevelType w:val="hybridMultilevel"/>
    <w:tmpl w:val="CF46481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A012C91"/>
    <w:multiLevelType w:val="hybridMultilevel"/>
    <w:tmpl w:val="BEC644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62F94715"/>
    <w:multiLevelType w:val="hybridMultilevel"/>
    <w:tmpl w:val="4B78A31C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80129A8"/>
    <w:multiLevelType w:val="multilevel"/>
    <w:tmpl w:val="D3D05764"/>
    <w:lvl w:ilvl="0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/>
      </w:rPr>
    </w:lvl>
  </w:abstractNum>
  <w:abstractNum w:abstractNumId="18">
    <w:nsid w:val="6CB9371C"/>
    <w:multiLevelType w:val="hybridMultilevel"/>
    <w:tmpl w:val="291C731A"/>
    <w:lvl w:ilvl="0" w:tplc="6E02CE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7A26EA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Arial Narrow" w:eastAsia="Times New Roman" w:hAnsi="Arial Narro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3FA189D"/>
    <w:multiLevelType w:val="hybridMultilevel"/>
    <w:tmpl w:val="107A6B78"/>
    <w:lvl w:ilvl="0" w:tplc="6010CE8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b/>
        <w:sz w:val="3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6A03C85"/>
    <w:multiLevelType w:val="multilevel"/>
    <w:tmpl w:val="5F62CF3E"/>
    <w:lvl w:ilvl="0">
      <w:start w:val="1"/>
      <w:numFmt w:val="decimal"/>
      <w:lvlText w:val="%1."/>
      <w:lvlJc w:val="left"/>
      <w:pPr>
        <w:ind w:left="420" w:hanging="42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/>
        <w:strike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/>
      </w:rPr>
    </w:lvl>
  </w:abstractNum>
  <w:abstractNum w:abstractNumId="21">
    <w:nsid w:val="7D922D8D"/>
    <w:multiLevelType w:val="multilevel"/>
    <w:tmpl w:val="8A4AC858"/>
    <w:lvl w:ilvl="0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/>
        <w:strike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21"/>
  </w:num>
  <w:num w:numId="13">
    <w:abstractNumId w:val="10"/>
  </w:num>
  <w:num w:numId="14">
    <w:abstractNumId w:val="0"/>
  </w:num>
  <w:num w:numId="15">
    <w:abstractNumId w:val="15"/>
  </w:num>
  <w:num w:numId="16">
    <w:abstractNumId w:val="18"/>
  </w:num>
  <w:num w:numId="17">
    <w:abstractNumId w:val="4"/>
  </w:num>
  <w:num w:numId="18">
    <w:abstractNumId w:val="12"/>
  </w:num>
  <w:num w:numId="19">
    <w:abstractNumId w:val="16"/>
  </w:num>
  <w:num w:numId="20">
    <w:abstractNumId w:val="14"/>
  </w:num>
  <w:num w:numId="21">
    <w:abstractNumId w:val="8"/>
  </w:num>
  <w:num w:numId="22">
    <w:abstractNumId w:val="7"/>
  </w:num>
  <w:num w:numId="2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029B"/>
    <w:rsid w:val="00011230"/>
    <w:rsid w:val="00051F87"/>
    <w:rsid w:val="000932E7"/>
    <w:rsid w:val="000950C4"/>
    <w:rsid w:val="00097478"/>
    <w:rsid w:val="000A3327"/>
    <w:rsid w:val="000B39B2"/>
    <w:rsid w:val="000C0388"/>
    <w:rsid w:val="000D0C77"/>
    <w:rsid w:val="000D62D0"/>
    <w:rsid w:val="000F70CC"/>
    <w:rsid w:val="000F7DD8"/>
    <w:rsid w:val="001064C5"/>
    <w:rsid w:val="00122A29"/>
    <w:rsid w:val="001234B4"/>
    <w:rsid w:val="0012553C"/>
    <w:rsid w:val="00137368"/>
    <w:rsid w:val="00172836"/>
    <w:rsid w:val="00181556"/>
    <w:rsid w:val="00185D3F"/>
    <w:rsid w:val="001907CA"/>
    <w:rsid w:val="001B295C"/>
    <w:rsid w:val="001B336D"/>
    <w:rsid w:val="001C7635"/>
    <w:rsid w:val="001D56DA"/>
    <w:rsid w:val="001D7ADF"/>
    <w:rsid w:val="001F3E55"/>
    <w:rsid w:val="00211195"/>
    <w:rsid w:val="00213041"/>
    <w:rsid w:val="00215CA0"/>
    <w:rsid w:val="00216449"/>
    <w:rsid w:val="00225DF0"/>
    <w:rsid w:val="002269E3"/>
    <w:rsid w:val="002422BC"/>
    <w:rsid w:val="00274F33"/>
    <w:rsid w:val="0029118D"/>
    <w:rsid w:val="00292761"/>
    <w:rsid w:val="002931C7"/>
    <w:rsid w:val="002D5F1C"/>
    <w:rsid w:val="002D7EC3"/>
    <w:rsid w:val="00304752"/>
    <w:rsid w:val="00323826"/>
    <w:rsid w:val="003268AA"/>
    <w:rsid w:val="00340E95"/>
    <w:rsid w:val="00342E79"/>
    <w:rsid w:val="003515A9"/>
    <w:rsid w:val="0037605F"/>
    <w:rsid w:val="003938D5"/>
    <w:rsid w:val="003965E9"/>
    <w:rsid w:val="003A443A"/>
    <w:rsid w:val="003B1537"/>
    <w:rsid w:val="003C481D"/>
    <w:rsid w:val="003E0B48"/>
    <w:rsid w:val="003E117F"/>
    <w:rsid w:val="003E3514"/>
    <w:rsid w:val="003F4A7F"/>
    <w:rsid w:val="003F6E17"/>
    <w:rsid w:val="0041720D"/>
    <w:rsid w:val="004222BD"/>
    <w:rsid w:val="00430961"/>
    <w:rsid w:val="00447308"/>
    <w:rsid w:val="004502F2"/>
    <w:rsid w:val="004565DF"/>
    <w:rsid w:val="00472A32"/>
    <w:rsid w:val="00494882"/>
    <w:rsid w:val="004A1E0E"/>
    <w:rsid w:val="004B2C97"/>
    <w:rsid w:val="004B76C7"/>
    <w:rsid w:val="004C25DC"/>
    <w:rsid w:val="004C297C"/>
    <w:rsid w:val="004D3DF5"/>
    <w:rsid w:val="004D7E48"/>
    <w:rsid w:val="004E3BB5"/>
    <w:rsid w:val="004F1AF0"/>
    <w:rsid w:val="004F4EFC"/>
    <w:rsid w:val="004F5E3F"/>
    <w:rsid w:val="00525985"/>
    <w:rsid w:val="00526D33"/>
    <w:rsid w:val="00535D05"/>
    <w:rsid w:val="00543A48"/>
    <w:rsid w:val="0054635E"/>
    <w:rsid w:val="00551171"/>
    <w:rsid w:val="00565924"/>
    <w:rsid w:val="0059308B"/>
    <w:rsid w:val="005A1ED1"/>
    <w:rsid w:val="005C1287"/>
    <w:rsid w:val="005C22F5"/>
    <w:rsid w:val="0064022C"/>
    <w:rsid w:val="00655252"/>
    <w:rsid w:val="00680F2D"/>
    <w:rsid w:val="006840A8"/>
    <w:rsid w:val="00690D67"/>
    <w:rsid w:val="006A0ABD"/>
    <w:rsid w:val="006A3A67"/>
    <w:rsid w:val="006A525F"/>
    <w:rsid w:val="006D0806"/>
    <w:rsid w:val="006E029B"/>
    <w:rsid w:val="006F6FC4"/>
    <w:rsid w:val="00715AC1"/>
    <w:rsid w:val="0071690B"/>
    <w:rsid w:val="00747D08"/>
    <w:rsid w:val="0076164E"/>
    <w:rsid w:val="00775560"/>
    <w:rsid w:val="00786182"/>
    <w:rsid w:val="00795544"/>
    <w:rsid w:val="007B06BA"/>
    <w:rsid w:val="007C070B"/>
    <w:rsid w:val="007C42B3"/>
    <w:rsid w:val="007E2FAF"/>
    <w:rsid w:val="007F4FB9"/>
    <w:rsid w:val="00820E66"/>
    <w:rsid w:val="008225D2"/>
    <w:rsid w:val="008272E3"/>
    <w:rsid w:val="00836485"/>
    <w:rsid w:val="00846A19"/>
    <w:rsid w:val="00875892"/>
    <w:rsid w:val="008779F1"/>
    <w:rsid w:val="00880E41"/>
    <w:rsid w:val="008949EC"/>
    <w:rsid w:val="008A7A04"/>
    <w:rsid w:val="008A7B2C"/>
    <w:rsid w:val="008B3421"/>
    <w:rsid w:val="008B4849"/>
    <w:rsid w:val="008B63E0"/>
    <w:rsid w:val="008C1F7B"/>
    <w:rsid w:val="008F14B0"/>
    <w:rsid w:val="008F1D54"/>
    <w:rsid w:val="008F75C2"/>
    <w:rsid w:val="008F7AE2"/>
    <w:rsid w:val="00904CAB"/>
    <w:rsid w:val="00926000"/>
    <w:rsid w:val="00926555"/>
    <w:rsid w:val="00935752"/>
    <w:rsid w:val="00940E6C"/>
    <w:rsid w:val="009449B6"/>
    <w:rsid w:val="009463CC"/>
    <w:rsid w:val="00955684"/>
    <w:rsid w:val="009569B8"/>
    <w:rsid w:val="00962925"/>
    <w:rsid w:val="009629C5"/>
    <w:rsid w:val="00967DE6"/>
    <w:rsid w:val="00986924"/>
    <w:rsid w:val="00992F87"/>
    <w:rsid w:val="009B2001"/>
    <w:rsid w:val="009B7955"/>
    <w:rsid w:val="009C0080"/>
    <w:rsid w:val="009C0F8D"/>
    <w:rsid w:val="009C77DC"/>
    <w:rsid w:val="009D33E1"/>
    <w:rsid w:val="00A05127"/>
    <w:rsid w:val="00A37F50"/>
    <w:rsid w:val="00A47251"/>
    <w:rsid w:val="00A52A9C"/>
    <w:rsid w:val="00A56161"/>
    <w:rsid w:val="00A66DB5"/>
    <w:rsid w:val="00AB1B0D"/>
    <w:rsid w:val="00AC1091"/>
    <w:rsid w:val="00AE08C2"/>
    <w:rsid w:val="00AF2622"/>
    <w:rsid w:val="00AF4298"/>
    <w:rsid w:val="00B31E23"/>
    <w:rsid w:val="00B37897"/>
    <w:rsid w:val="00B448DB"/>
    <w:rsid w:val="00B76071"/>
    <w:rsid w:val="00BA04B3"/>
    <w:rsid w:val="00BD1750"/>
    <w:rsid w:val="00C07ABF"/>
    <w:rsid w:val="00C16B3C"/>
    <w:rsid w:val="00C30DA5"/>
    <w:rsid w:val="00C338F9"/>
    <w:rsid w:val="00C52F85"/>
    <w:rsid w:val="00C57B3B"/>
    <w:rsid w:val="00C651DA"/>
    <w:rsid w:val="00C85583"/>
    <w:rsid w:val="00C85A94"/>
    <w:rsid w:val="00C93071"/>
    <w:rsid w:val="00CA52E0"/>
    <w:rsid w:val="00CA6562"/>
    <w:rsid w:val="00CD41AF"/>
    <w:rsid w:val="00CD64F4"/>
    <w:rsid w:val="00CF302E"/>
    <w:rsid w:val="00D06ED4"/>
    <w:rsid w:val="00D10A02"/>
    <w:rsid w:val="00D21E67"/>
    <w:rsid w:val="00D22D55"/>
    <w:rsid w:val="00D36222"/>
    <w:rsid w:val="00D56EFB"/>
    <w:rsid w:val="00D62B90"/>
    <w:rsid w:val="00D71C48"/>
    <w:rsid w:val="00D8291D"/>
    <w:rsid w:val="00D854CA"/>
    <w:rsid w:val="00D9350F"/>
    <w:rsid w:val="00D97C97"/>
    <w:rsid w:val="00DC2CD7"/>
    <w:rsid w:val="00DD27E8"/>
    <w:rsid w:val="00DE16D4"/>
    <w:rsid w:val="00DE445B"/>
    <w:rsid w:val="00E04B5F"/>
    <w:rsid w:val="00E0503C"/>
    <w:rsid w:val="00E13F69"/>
    <w:rsid w:val="00E14D74"/>
    <w:rsid w:val="00EA0D2A"/>
    <w:rsid w:val="00EA4BB1"/>
    <w:rsid w:val="00EA6B7E"/>
    <w:rsid w:val="00EB31EE"/>
    <w:rsid w:val="00EC6145"/>
    <w:rsid w:val="00F00DFD"/>
    <w:rsid w:val="00F20C38"/>
    <w:rsid w:val="00F240C4"/>
    <w:rsid w:val="00F36C78"/>
    <w:rsid w:val="00F472FD"/>
    <w:rsid w:val="00F61451"/>
    <w:rsid w:val="00F70B2B"/>
    <w:rsid w:val="00F84CA8"/>
    <w:rsid w:val="00FA1A73"/>
    <w:rsid w:val="00FA6FCE"/>
    <w:rsid w:val="00FB66B8"/>
    <w:rsid w:val="00FD0ADE"/>
    <w:rsid w:val="00FE2745"/>
    <w:rsid w:val="00FE2D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Web 3" w:locked="1" w:semiHidden="0" w:uiPriority="0" w:unhideWhenUsed="0"/>
    <w:lsdException w:name="Table Grid" w:locked="1" w:semiHidden="0" w:uiPriority="0" w:unhideWhenUsed="0"/>
    <w:lsdException w:name="Table Theme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0E6C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E02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E029B"/>
    <w:rPr>
      <w:rFonts w:cs="Times New Roman"/>
    </w:rPr>
  </w:style>
  <w:style w:type="paragraph" w:styleId="Footer">
    <w:name w:val="footer"/>
    <w:basedOn w:val="Normal"/>
    <w:link w:val="FooterChar"/>
    <w:uiPriority w:val="99"/>
    <w:rsid w:val="006E02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E029B"/>
    <w:rPr>
      <w:rFonts w:cs="Times New Roman"/>
    </w:rPr>
  </w:style>
  <w:style w:type="character" w:customStyle="1" w:styleId="Domylnaczcionkaakapitu1">
    <w:name w:val="Domyślna czcionka akapitu1"/>
    <w:uiPriority w:val="99"/>
    <w:rsid w:val="00CD41AF"/>
  </w:style>
  <w:style w:type="paragraph" w:customStyle="1" w:styleId="Normalny1">
    <w:name w:val="Normalny1"/>
    <w:uiPriority w:val="99"/>
    <w:rsid w:val="009629C5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200" w:line="276" w:lineRule="auto"/>
    </w:pPr>
    <w:rPr>
      <w:rFonts w:eastAsia="Times New Roman"/>
      <w:lang w:eastAsia="en-US"/>
    </w:rPr>
  </w:style>
  <w:style w:type="paragraph" w:styleId="ListParagraph">
    <w:name w:val="List Paragraph"/>
    <w:basedOn w:val="Normal"/>
    <w:link w:val="ListParagraphChar"/>
    <w:uiPriority w:val="99"/>
    <w:qFormat/>
    <w:rsid w:val="0054635E"/>
    <w:pPr>
      <w:ind w:left="720"/>
      <w:contextualSpacing/>
    </w:pPr>
    <w:rPr>
      <w:kern w:val="2"/>
      <w:szCs w:val="20"/>
    </w:rPr>
  </w:style>
  <w:style w:type="character" w:customStyle="1" w:styleId="ListParagraphChar">
    <w:name w:val="List Paragraph Char"/>
    <w:link w:val="ListParagraph"/>
    <w:uiPriority w:val="99"/>
    <w:locked/>
    <w:rsid w:val="0054635E"/>
    <w:rPr>
      <w:rFonts w:ascii="Calibri" w:hAnsi="Calibri"/>
      <w:kern w:val="2"/>
      <w:sz w:val="22"/>
      <w:lang w:val="pl-PL" w:eastAsia="en-US"/>
    </w:rPr>
  </w:style>
  <w:style w:type="paragraph" w:customStyle="1" w:styleId="Default">
    <w:name w:val="Default"/>
    <w:uiPriority w:val="99"/>
    <w:rsid w:val="0054635E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customStyle="1" w:styleId="Standard">
    <w:name w:val="Standard"/>
    <w:uiPriority w:val="99"/>
    <w:rsid w:val="001234B4"/>
    <w:pPr>
      <w:suppressAutoHyphens/>
      <w:autoSpaceDN w:val="0"/>
      <w:textAlignment w:val="baseline"/>
    </w:pPr>
    <w:rPr>
      <w:rFonts w:eastAsia="NSimSu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6959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9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209</Words>
  <Characters>1258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SWZ  - dokument ten wykonawca składa wraz z ofertą</dc:title>
  <dc:subject/>
  <dc:creator>Ewa Stasik</dc:creator>
  <cp:keywords/>
  <dc:description/>
  <cp:lastModifiedBy>IZP - UMDT</cp:lastModifiedBy>
  <cp:revision>2</cp:revision>
  <cp:lastPrinted>2023-07-27T10:15:00Z</cp:lastPrinted>
  <dcterms:created xsi:type="dcterms:W3CDTF">2024-12-19T20:02:00Z</dcterms:created>
  <dcterms:modified xsi:type="dcterms:W3CDTF">2024-12-19T20:02:00Z</dcterms:modified>
</cp:coreProperties>
</file>